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0F4FF14E" w:rsidR="00DD01F9" w:rsidRPr="00DD01F9" w:rsidRDefault="00EE6C55" w:rsidP="002D5F19">
            <w:pPr>
              <w:pStyle w:val="Titlepagetext"/>
              <w:rPr>
                <w:sz w:val="16"/>
                <w:szCs w:val="16"/>
              </w:rPr>
            </w:pPr>
            <w:r>
              <w:rPr>
                <w:sz w:val="16"/>
                <w:szCs w:val="16"/>
              </w:rPr>
              <w:t>2</w:t>
            </w:r>
            <w:r w:rsidR="0015154B">
              <w:rPr>
                <w:sz w:val="16"/>
                <w:szCs w:val="16"/>
              </w:rPr>
              <w:t>0 januari</w:t>
            </w:r>
            <w:r>
              <w:rPr>
                <w:sz w:val="16"/>
                <w:szCs w:val="16"/>
              </w:rPr>
              <w:t xml:space="preserve"> 202</w:t>
            </w:r>
            <w:r w:rsidR="0015154B">
              <w:rPr>
                <w:sz w:val="16"/>
                <w:szCs w:val="16"/>
              </w:rPr>
              <w:t>1</w:t>
            </w:r>
            <w:r w:rsidR="00DD01F9">
              <w:rPr>
                <w:sz w:val="16"/>
                <w:szCs w:val="16"/>
              </w:rPr>
              <w:t xml:space="preserve"> – V1.</w:t>
            </w:r>
            <w:r w:rsidR="0015154B">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47729DD0" w:rsidR="00F45FC5" w:rsidRDefault="00407D7E" w:rsidP="002D5F19">
            <w:pPr>
              <w:pStyle w:val="Titlepagearticle"/>
            </w:pPr>
            <w:r>
              <w:t>Schippers</w:t>
            </w:r>
            <w:r w:rsidR="007B0346">
              <w:t>trui</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7EC23B40" w14:textId="1986E69D" w:rsidR="00E57098" w:rsidRDefault="007227D0" w:rsidP="00FA30F8">
            <w:pPr>
              <w:pStyle w:val="Tabletext"/>
              <w:rPr>
                <w:sz w:val="18"/>
                <w:szCs w:val="18"/>
              </w:rPr>
            </w:pPr>
            <w:r>
              <w:rPr>
                <w:sz w:val="18"/>
                <w:szCs w:val="18"/>
              </w:rPr>
              <w:t>Het artikel</w:t>
            </w:r>
            <w:r w:rsidR="00472E09" w:rsidRPr="003A32CC">
              <w:rPr>
                <w:sz w:val="18"/>
                <w:szCs w:val="18"/>
              </w:rPr>
              <w:t xml:space="preserve"> is</w:t>
            </w:r>
            <w:r w:rsidR="00E9692A">
              <w:rPr>
                <w:sz w:val="18"/>
                <w:szCs w:val="18"/>
              </w:rPr>
              <w:t xml:space="preserve"> </w:t>
            </w:r>
            <w:r w:rsidR="00472E09" w:rsidRPr="003A32CC">
              <w:rPr>
                <w:sz w:val="18"/>
                <w:szCs w:val="18"/>
              </w:rPr>
              <w:t xml:space="preserve">geschikt </w:t>
            </w:r>
            <w:r w:rsidR="00C75149">
              <w:rPr>
                <w:sz w:val="18"/>
                <w:szCs w:val="18"/>
              </w:rPr>
              <w:t xml:space="preserve">voor </w:t>
            </w:r>
            <w:r w:rsidR="00734E35">
              <w:rPr>
                <w:sz w:val="18"/>
                <w:szCs w:val="18"/>
              </w:rPr>
              <w:t>thuiswas</w:t>
            </w:r>
            <w:r w:rsidR="004836C3">
              <w:rPr>
                <w:sz w:val="18"/>
                <w:szCs w:val="18"/>
              </w:rPr>
              <w:t xml:space="preserve"> op </w:t>
            </w:r>
            <w:r w:rsidR="000A3CC5" w:rsidRPr="000A3CC5">
              <w:rPr>
                <w:sz w:val="18"/>
                <w:szCs w:val="18"/>
              </w:rPr>
              <w:t>40° C.</w:t>
            </w:r>
            <w:r w:rsidR="00472E09" w:rsidRPr="003A32CC">
              <w:rPr>
                <w:sz w:val="18"/>
                <w:szCs w:val="18"/>
              </w:rPr>
              <w:t xml:space="preserve"> </w:t>
            </w:r>
          </w:p>
          <w:p w14:paraId="4A26E3FF" w14:textId="77777777" w:rsidR="00472E09" w:rsidRDefault="00472E09" w:rsidP="00FA30F8">
            <w:pPr>
              <w:pStyle w:val="Tabletext"/>
              <w:rPr>
                <w:sz w:val="18"/>
                <w:szCs w:val="18"/>
              </w:rPr>
            </w:pPr>
            <w:r w:rsidRPr="003A32CC">
              <w:rPr>
                <w:sz w:val="18"/>
                <w:szCs w:val="18"/>
              </w:rPr>
              <w:t>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5656214B" w14:textId="5305D7E4" w:rsidR="00346724" w:rsidRDefault="007E709F"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bookmarkEnd w:id="48"/>
    <w:p w14:paraId="42B8D073" w14:textId="781E5C92" w:rsidR="0075156D" w:rsidRPr="00ED33A7" w:rsidRDefault="008B23B0" w:rsidP="00F27CDE">
      <w:pPr>
        <w:rPr>
          <w:b/>
          <w:i/>
          <w:lang w:val="nl-NL"/>
        </w:rPr>
      </w:pPr>
      <w:r>
        <w:rPr>
          <w:b/>
          <w:i/>
          <w:lang w:val="nl-NL"/>
        </w:rPr>
        <w:br/>
      </w:r>
      <w:r w:rsidR="00710C36"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4661BA2B" w:rsidR="0060167A" w:rsidRPr="00214732" w:rsidRDefault="00860E5D" w:rsidP="00897938">
            <w:pPr>
              <w:pStyle w:val="Tabletext"/>
              <w:rPr>
                <w:b/>
                <w:sz w:val="18"/>
                <w:szCs w:val="18"/>
              </w:rPr>
            </w:pPr>
            <w:r w:rsidRPr="00860E5D">
              <w:rPr>
                <w:b/>
                <w:sz w:val="18"/>
                <w:szCs w:val="18"/>
              </w:rPr>
              <w:t>Schippers</w:t>
            </w:r>
            <w:r w:rsidR="007B0346" w:rsidRPr="00860E5D">
              <w:rPr>
                <w:b/>
                <w:sz w:val="18"/>
                <w:szCs w:val="18"/>
              </w:rPr>
              <w:t>trui</w:t>
            </w:r>
            <w:r w:rsidR="000A2869" w:rsidRPr="00860E5D">
              <w:rPr>
                <w:b/>
                <w:sz w:val="18"/>
                <w:szCs w:val="18"/>
              </w:rPr>
              <w:t xml:space="preserve"> </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56F72082" w14:textId="1837A9FC" w:rsidR="0012744A" w:rsidRDefault="0038547A" w:rsidP="0012744A">
            <w:pPr>
              <w:pStyle w:val="Tabletext"/>
              <w:numPr>
                <w:ilvl w:val="0"/>
                <w:numId w:val="41"/>
              </w:numPr>
              <w:rPr>
                <w:rFonts w:cs="Arial"/>
                <w:sz w:val="18"/>
                <w:szCs w:val="18"/>
              </w:rPr>
            </w:pPr>
            <w:r>
              <w:rPr>
                <w:rFonts w:cs="Arial"/>
                <w:sz w:val="18"/>
                <w:szCs w:val="18"/>
              </w:rPr>
              <w:t>Hals</w:t>
            </w:r>
            <w:r w:rsidR="00B02E0E">
              <w:rPr>
                <w:rFonts w:cs="Arial"/>
                <w:sz w:val="18"/>
                <w:szCs w:val="18"/>
              </w:rPr>
              <w:t>-/rolkraag</w:t>
            </w:r>
            <w:r w:rsidR="007646E0">
              <w:rPr>
                <w:rFonts w:cs="Arial"/>
                <w:sz w:val="18"/>
                <w:szCs w:val="18"/>
              </w:rPr>
              <w:t xml:space="preserve"> met </w:t>
            </w:r>
            <w:r w:rsidR="00B02E0E">
              <w:rPr>
                <w:rFonts w:cs="Arial"/>
                <w:sz w:val="18"/>
                <w:szCs w:val="18"/>
              </w:rPr>
              <w:t>fijne</w:t>
            </w:r>
            <w:r w:rsidR="007646E0">
              <w:rPr>
                <w:rFonts w:cs="Arial"/>
                <w:sz w:val="18"/>
                <w:szCs w:val="18"/>
              </w:rPr>
              <w:t xml:space="preserve"> ritssluiting</w:t>
            </w:r>
          </w:p>
          <w:p w14:paraId="46B009B5" w14:textId="43843D92" w:rsidR="0012744A" w:rsidRDefault="0012744A" w:rsidP="0012744A">
            <w:pPr>
              <w:pStyle w:val="Tabletext"/>
              <w:numPr>
                <w:ilvl w:val="0"/>
                <w:numId w:val="41"/>
              </w:numPr>
              <w:rPr>
                <w:rFonts w:cs="Arial"/>
                <w:sz w:val="18"/>
                <w:szCs w:val="18"/>
              </w:rPr>
            </w:pPr>
            <w:r>
              <w:rPr>
                <w:rFonts w:cs="Arial"/>
                <w:sz w:val="18"/>
                <w:szCs w:val="18"/>
              </w:rPr>
              <w:t>D</w:t>
            </w:r>
            <w:r w:rsidRPr="00A15A69">
              <w:rPr>
                <w:rFonts w:cs="Arial"/>
                <w:sz w:val="18"/>
                <w:szCs w:val="18"/>
              </w:rPr>
              <w:t>ubbele boord en manchetten</w:t>
            </w:r>
            <w:r>
              <w:rPr>
                <w:rFonts w:cs="Arial"/>
                <w:sz w:val="18"/>
                <w:szCs w:val="18"/>
              </w:rPr>
              <w:t xml:space="preserve"> 2:1</w:t>
            </w:r>
            <w:r w:rsidRPr="00A15A69">
              <w:rPr>
                <w:rFonts w:cs="Arial"/>
                <w:sz w:val="18"/>
                <w:szCs w:val="18"/>
              </w:rPr>
              <w:t xml:space="preserve">, </w:t>
            </w:r>
            <w:r>
              <w:rPr>
                <w:rFonts w:cs="Arial"/>
                <w:sz w:val="18"/>
                <w:szCs w:val="18"/>
              </w:rPr>
              <w:t>geblindzoomd en goed elastisch</w:t>
            </w:r>
          </w:p>
          <w:p w14:paraId="701ADF42" w14:textId="6A571F9A" w:rsidR="0012744A" w:rsidRDefault="0012744A" w:rsidP="0012744A">
            <w:pPr>
              <w:pStyle w:val="Tabletext"/>
              <w:numPr>
                <w:ilvl w:val="0"/>
                <w:numId w:val="41"/>
              </w:numPr>
              <w:rPr>
                <w:rFonts w:cs="Arial"/>
                <w:sz w:val="18"/>
                <w:szCs w:val="18"/>
              </w:rPr>
            </w:pPr>
            <w:r>
              <w:rPr>
                <w:rFonts w:cs="Arial"/>
                <w:sz w:val="18"/>
                <w:szCs w:val="18"/>
              </w:rPr>
              <w:t>Naden geconfectioneerd, 2-nlds overlock</w:t>
            </w:r>
          </w:p>
          <w:p w14:paraId="554ECAB3" w14:textId="6F5FA34B" w:rsidR="0012744A" w:rsidRPr="00330BEE" w:rsidRDefault="009B1E26" w:rsidP="0012744A">
            <w:pPr>
              <w:pStyle w:val="Lijstalinea"/>
              <w:numPr>
                <w:ilvl w:val="0"/>
                <w:numId w:val="41"/>
              </w:numPr>
              <w:spacing w:line="276" w:lineRule="auto"/>
            </w:pPr>
            <w:r>
              <w:rPr>
                <w:rFonts w:cs="Arial"/>
                <w:szCs w:val="18"/>
              </w:rPr>
              <w:t>Geen</w:t>
            </w:r>
            <w:r w:rsidR="0012744A" w:rsidRPr="00A15A69">
              <w:rPr>
                <w:rFonts w:cs="Arial"/>
                <w:szCs w:val="18"/>
              </w:rPr>
              <w:t xml:space="preserve"> schouder- en </w:t>
            </w:r>
            <w:r w:rsidR="0012744A">
              <w:rPr>
                <w:rFonts w:cs="Arial"/>
                <w:szCs w:val="18"/>
              </w:rPr>
              <w:t>mouwstukken</w:t>
            </w:r>
          </w:p>
          <w:p w14:paraId="3758195E" w14:textId="63145ABE" w:rsidR="00330BEE" w:rsidRPr="0012744A" w:rsidRDefault="009B1E26" w:rsidP="0012744A">
            <w:pPr>
              <w:pStyle w:val="Lijstalinea"/>
              <w:numPr>
                <w:ilvl w:val="0"/>
                <w:numId w:val="41"/>
              </w:numPr>
              <w:spacing w:line="276" w:lineRule="auto"/>
            </w:pPr>
            <w:r>
              <w:rPr>
                <w:szCs w:val="18"/>
              </w:rPr>
              <w:t>Vormvaste trui</w:t>
            </w:r>
          </w:p>
          <w:p w14:paraId="335A35EA" w14:textId="71579298" w:rsidR="00E91FA7" w:rsidRPr="006C50D3" w:rsidRDefault="00E91FA7" w:rsidP="009B1E26">
            <w:pPr>
              <w:spacing w:line="276" w:lineRule="auto"/>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49C344D3" w:rsidR="0060167A" w:rsidRPr="00740C03" w:rsidRDefault="009B45BF" w:rsidP="00897938">
            <w:pPr>
              <w:pStyle w:val="Tabletext"/>
              <w:rPr>
                <w:sz w:val="18"/>
                <w:szCs w:val="18"/>
              </w:rPr>
            </w:pPr>
            <w:r>
              <w:rPr>
                <w:sz w:val="18"/>
                <w:szCs w:val="18"/>
              </w:rPr>
              <w:t xml:space="preserve">- </w:t>
            </w:r>
            <w:r w:rsidR="009D7A4B"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25D8D540" w:rsidR="006323EB" w:rsidRDefault="006323EB" w:rsidP="00F27CDE"/>
    <w:p w14:paraId="0C7C31B7" w14:textId="77777777" w:rsidR="009D7A4B" w:rsidRDefault="009D7A4B" w:rsidP="00814768">
      <w:pPr>
        <w:pStyle w:val="Kop3"/>
        <w:spacing w:before="240"/>
        <w:rPr>
          <w:b/>
          <w:i/>
          <w:sz w:val="18"/>
          <w:szCs w:val="18"/>
        </w:rPr>
      </w:pPr>
      <w:bookmarkStart w:id="49" w:name="_Toc248574598"/>
      <w:bookmarkStart w:id="50" w:name="_Toc257118189"/>
      <w:bookmarkStart w:id="51" w:name="_Toc257637082"/>
      <w:bookmarkStart w:id="52" w:name="_Toc265568444"/>
      <w:bookmarkStart w:id="53" w:name="_Toc266195582"/>
      <w:bookmarkStart w:id="54" w:name="_Toc297192552"/>
      <w:bookmarkStart w:id="55" w:name="_Toc491087028"/>
      <w:bookmarkStart w:id="56" w:name="_Toc496599877"/>
    </w:p>
    <w:p w14:paraId="797BAB45" w14:textId="77777777" w:rsidR="009D7A4B" w:rsidRDefault="009D7A4B" w:rsidP="00814768">
      <w:pPr>
        <w:pStyle w:val="Kop3"/>
        <w:spacing w:before="240"/>
        <w:rPr>
          <w:b/>
          <w:i/>
          <w:sz w:val="18"/>
          <w:szCs w:val="18"/>
        </w:rPr>
      </w:pPr>
    </w:p>
    <w:p w14:paraId="2AC34A32" w14:textId="77777777" w:rsidR="009D7A4B" w:rsidRDefault="009D7A4B" w:rsidP="00814768">
      <w:pPr>
        <w:pStyle w:val="Kop3"/>
        <w:spacing w:before="240"/>
        <w:rPr>
          <w:b/>
          <w:i/>
          <w:sz w:val="18"/>
          <w:szCs w:val="18"/>
        </w:rPr>
      </w:pPr>
    </w:p>
    <w:p w14:paraId="6B9DBF5F" w14:textId="77777777" w:rsidR="009D7A4B" w:rsidRDefault="009D7A4B" w:rsidP="00814768">
      <w:pPr>
        <w:pStyle w:val="Kop3"/>
        <w:spacing w:before="240"/>
        <w:rPr>
          <w:b/>
          <w:i/>
          <w:sz w:val="18"/>
          <w:szCs w:val="18"/>
        </w:rPr>
      </w:pPr>
    </w:p>
    <w:p w14:paraId="732C7429" w14:textId="77777777" w:rsidR="009D7A4B" w:rsidRDefault="009D7A4B" w:rsidP="00814768">
      <w:pPr>
        <w:pStyle w:val="Kop3"/>
        <w:spacing w:before="240"/>
        <w:rPr>
          <w:b/>
          <w:i/>
          <w:sz w:val="18"/>
          <w:szCs w:val="18"/>
        </w:rPr>
      </w:pPr>
    </w:p>
    <w:p w14:paraId="12C94485" w14:textId="77777777" w:rsidR="009D7A4B" w:rsidRDefault="009D7A4B" w:rsidP="00814768">
      <w:pPr>
        <w:pStyle w:val="Kop3"/>
        <w:spacing w:before="240"/>
        <w:rPr>
          <w:b/>
          <w:i/>
          <w:sz w:val="18"/>
          <w:szCs w:val="18"/>
        </w:rPr>
      </w:pPr>
    </w:p>
    <w:p w14:paraId="305DBF51" w14:textId="0B7140A2"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49"/>
      <w:bookmarkEnd w:id="50"/>
      <w:bookmarkEnd w:id="51"/>
      <w:bookmarkEnd w:id="52"/>
      <w:bookmarkEnd w:id="53"/>
      <w:bookmarkEnd w:id="54"/>
      <w:bookmarkEnd w:id="55"/>
      <w:bookmarkEnd w:id="56"/>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57" w:name="_Toc228599407"/>
      <w:bookmarkStart w:id="58" w:name="_Toc248574600"/>
      <w:bookmarkStart w:id="59" w:name="_Toc257118191"/>
      <w:bookmarkStart w:id="60"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1843A233" w:rsidR="00EE4275" w:rsidRPr="005C1222" w:rsidRDefault="0038629C" w:rsidP="00994069">
      <w:pPr>
        <w:pStyle w:val="Lijstalinea"/>
        <w:numPr>
          <w:ilvl w:val="0"/>
          <w:numId w:val="41"/>
        </w:numPr>
        <w:spacing w:line="280" w:lineRule="atLeast"/>
        <w:rPr>
          <w:lang w:val="nl-NL"/>
        </w:rPr>
      </w:pPr>
      <w:bookmarkStart w:id="61" w:name="OLE_LINK153"/>
      <w:r w:rsidRPr="00B70774">
        <w:t xml:space="preserve">Standaardmaten </w:t>
      </w:r>
      <w:r w:rsidR="003A6F01">
        <w:t>XS – 4XL</w:t>
      </w:r>
      <w:r w:rsidR="005C1222" w:rsidRPr="007F4B16">
        <w:t xml:space="preserve">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62" w:name="_Toc496599878"/>
      <w:bookmarkEnd w:id="61"/>
      <w:r w:rsidRPr="00BB3DA7">
        <w:t>Materiaalspecificatie</w:t>
      </w:r>
      <w:bookmarkEnd w:id="62"/>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6DE0790C" w14:textId="252099A8" w:rsidR="004B1126" w:rsidRPr="003A32CC" w:rsidRDefault="004B1126" w:rsidP="0085267F">
      <w:pPr>
        <w:pStyle w:val="Lijstalinea"/>
        <w:numPr>
          <w:ilvl w:val="0"/>
          <w:numId w:val="37"/>
        </w:numPr>
      </w:pPr>
      <w:r w:rsidRPr="003A32CC">
        <w:t>Het vervangen van polyester door gerecycled of biobased polyester</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29E26950" w14:textId="174E2D13" w:rsidR="00311650" w:rsidRDefault="008B23B0" w:rsidP="00914575">
      <w:pPr>
        <w:pStyle w:val="Lijstalinea"/>
        <w:numPr>
          <w:ilvl w:val="0"/>
          <w:numId w:val="41"/>
        </w:numPr>
        <w:spacing w:line="240" w:lineRule="atLeast"/>
        <w:rPr>
          <w:rFonts w:cs="Arial"/>
          <w:sz w:val="20"/>
        </w:rPr>
      </w:pPr>
      <w:r>
        <w:rPr>
          <w:rFonts w:cs="Arial"/>
          <w:sz w:val="20"/>
        </w:rPr>
        <w:t>W</w:t>
      </w:r>
      <w:r w:rsidR="00914575" w:rsidRPr="00914575">
        <w:rPr>
          <w:rFonts w:cs="Arial"/>
          <w:sz w:val="20"/>
        </w:rPr>
        <w:t>ol/acryl/pa</w:t>
      </w:r>
    </w:p>
    <w:p w14:paraId="2DC26D37" w14:textId="77777777" w:rsidR="00980A6C" w:rsidRDefault="00914575" w:rsidP="00914575">
      <w:pPr>
        <w:pStyle w:val="Lijstalinea"/>
        <w:numPr>
          <w:ilvl w:val="0"/>
          <w:numId w:val="41"/>
        </w:numPr>
        <w:spacing w:line="240" w:lineRule="atLeast"/>
        <w:rPr>
          <w:rFonts w:cs="Arial"/>
          <w:sz w:val="20"/>
        </w:rPr>
      </w:pPr>
      <w:r w:rsidRPr="00311650">
        <w:rPr>
          <w:rFonts w:cs="Arial"/>
          <w:sz w:val="20"/>
        </w:rPr>
        <w:t>Fijnheid 24-25 micron</w:t>
      </w:r>
    </w:p>
    <w:p w14:paraId="050BC224" w14:textId="6A9E3CB8" w:rsidR="00002A06" w:rsidRDefault="00914575" w:rsidP="00914575">
      <w:pPr>
        <w:pStyle w:val="Lijstalinea"/>
        <w:numPr>
          <w:ilvl w:val="0"/>
          <w:numId w:val="41"/>
        </w:numPr>
        <w:spacing w:line="240" w:lineRule="atLeast"/>
        <w:rPr>
          <w:rFonts w:cs="Arial"/>
          <w:sz w:val="20"/>
        </w:rPr>
      </w:pPr>
      <w:r w:rsidRPr="00980A6C">
        <w:rPr>
          <w:rFonts w:cs="Arial"/>
          <w:sz w:val="20"/>
        </w:rPr>
        <w:t>Gewicht 720 gram</w:t>
      </w:r>
      <w:r w:rsidR="00980A6C">
        <w:rPr>
          <w:rFonts w:cs="Arial"/>
          <w:sz w:val="20"/>
        </w:rPr>
        <w:t xml:space="preserve"> </w:t>
      </w:r>
      <w:r w:rsidR="00980A6C" w:rsidRPr="00311650">
        <w:rPr>
          <w:rFonts w:cs="Arial"/>
          <w:sz w:val="20"/>
          <w:u w:val="single"/>
        </w:rPr>
        <w:t>+</w:t>
      </w:r>
      <w:r w:rsidR="00980A6C" w:rsidRPr="00311650">
        <w:rPr>
          <w:rFonts w:cs="Arial"/>
          <w:sz w:val="20"/>
        </w:rPr>
        <w:t xml:space="preserve"> </w:t>
      </w:r>
      <w:r w:rsidR="00980A6C">
        <w:rPr>
          <w:rFonts w:cs="Arial"/>
          <w:sz w:val="20"/>
        </w:rPr>
        <w:t>5</w:t>
      </w:r>
      <w:r w:rsidR="00980A6C" w:rsidRPr="00311650">
        <w:rPr>
          <w:rFonts w:cs="Arial"/>
          <w:sz w:val="20"/>
        </w:rPr>
        <w:t>%</w:t>
      </w:r>
    </w:p>
    <w:p w14:paraId="77C431B3" w14:textId="77777777" w:rsidR="007913B3" w:rsidRDefault="007913B3" w:rsidP="003231E5">
      <w:pPr>
        <w:spacing w:line="280" w:lineRule="atLeast"/>
      </w:pPr>
      <w:bookmarkStart w:id="63" w:name="OLE_LINK12"/>
      <w:bookmarkStart w:id="64" w:name="OLE_LINK13"/>
    </w:p>
    <w:p w14:paraId="20931E8D" w14:textId="1C0B478A" w:rsidR="003231E5" w:rsidRPr="00FA7273" w:rsidRDefault="003231E5" w:rsidP="003231E5">
      <w:pPr>
        <w:spacing w:line="280" w:lineRule="atLeast"/>
        <w:rPr>
          <w:color w:val="FF0000"/>
        </w:rPr>
      </w:pPr>
      <w:r w:rsidRPr="0085267F">
        <w:rPr>
          <w:b/>
          <w:bCs/>
        </w:rPr>
        <w:t>Kleur:</w:t>
      </w:r>
      <w:r>
        <w:t xml:space="preserve"> </w:t>
      </w:r>
      <w:r w:rsidR="00141377">
        <w:t>Marineblauw</w:t>
      </w:r>
    </w:p>
    <w:p w14:paraId="36A3826A" w14:textId="03E5C3BF" w:rsidR="00393CCC" w:rsidRPr="00FA7273" w:rsidRDefault="00393CCC" w:rsidP="00242408">
      <w:pPr>
        <w:spacing w:line="280" w:lineRule="atLeast"/>
        <w:rPr>
          <w:color w:val="FF0000"/>
        </w:rPr>
      </w:pPr>
    </w:p>
    <w:bookmarkEnd w:id="63"/>
    <w:bookmarkEnd w:id="64"/>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65" w:name="_Toc265568445"/>
      <w:bookmarkStart w:id="66" w:name="_Toc266195583"/>
      <w:bookmarkStart w:id="67" w:name="_Toc496599879"/>
      <w:r>
        <w:t xml:space="preserve">Etikettering </w:t>
      </w:r>
      <w:r w:rsidR="00A13942">
        <w:t>en v</w:t>
      </w:r>
      <w:r w:rsidR="000C31A8">
        <w:t>erpakking</w:t>
      </w:r>
      <w:bookmarkEnd w:id="57"/>
      <w:bookmarkEnd w:id="58"/>
      <w:bookmarkEnd w:id="59"/>
      <w:bookmarkEnd w:id="60"/>
      <w:bookmarkEnd w:id="65"/>
      <w:bookmarkEnd w:id="66"/>
      <w:bookmarkEnd w:id="67"/>
    </w:p>
    <w:p w14:paraId="547361B1" w14:textId="77777777" w:rsidR="00F84A7B" w:rsidRDefault="00F84A7B" w:rsidP="00DE7902">
      <w:pPr>
        <w:pStyle w:val="Kop3"/>
        <w:rPr>
          <w:b/>
          <w:i/>
          <w:sz w:val="18"/>
          <w:szCs w:val="18"/>
        </w:rPr>
      </w:pPr>
      <w:bookmarkStart w:id="68" w:name="_Toc248574602"/>
      <w:bookmarkStart w:id="69" w:name="_Toc257118192"/>
      <w:bookmarkStart w:id="70" w:name="_Toc257637084"/>
      <w:bookmarkStart w:id="71" w:name="_Toc265568446"/>
      <w:bookmarkStart w:id="72" w:name="_Toc266195584"/>
      <w:bookmarkStart w:id="73" w:name="_Toc297192554"/>
      <w:bookmarkStart w:id="74" w:name="_Toc491087031"/>
      <w:bookmarkStart w:id="75"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68"/>
      <w:bookmarkEnd w:id="69"/>
      <w:bookmarkEnd w:id="70"/>
      <w:bookmarkEnd w:id="71"/>
      <w:bookmarkEnd w:id="72"/>
      <w:bookmarkEnd w:id="73"/>
      <w:bookmarkEnd w:id="74"/>
      <w:bookmarkEnd w:id="75"/>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76" w:name="_Toc248574603"/>
      <w:bookmarkStart w:id="77" w:name="_Toc257118193"/>
      <w:bookmarkStart w:id="78" w:name="_Toc257637085"/>
      <w:bookmarkStart w:id="79" w:name="_Toc265568447"/>
      <w:bookmarkStart w:id="80" w:name="_Toc266195585"/>
      <w:bookmarkStart w:id="81" w:name="_Toc297192555"/>
      <w:bookmarkStart w:id="82" w:name="_Toc491087032"/>
      <w:bookmarkStart w:id="83"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76"/>
      <w:bookmarkEnd w:id="77"/>
      <w:bookmarkEnd w:id="78"/>
      <w:bookmarkEnd w:id="79"/>
      <w:bookmarkEnd w:id="80"/>
      <w:bookmarkEnd w:id="81"/>
      <w:bookmarkEnd w:id="82"/>
      <w:bookmarkEnd w:id="83"/>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84" w:name="_Toc58050059"/>
      <w:bookmarkEnd w:id="8"/>
      <w:r w:rsidR="00240EB2">
        <w:rPr>
          <w:szCs w:val="18"/>
          <w:lang w:val="nl-NL"/>
        </w:rPr>
        <w:t>l.</w:t>
      </w:r>
      <w:bookmarkEnd w:id="84"/>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027E0" w14:textId="77777777" w:rsidR="00E72187" w:rsidRDefault="00E72187">
      <w:r>
        <w:separator/>
      </w:r>
    </w:p>
  </w:endnote>
  <w:endnote w:type="continuationSeparator" w:id="0">
    <w:p w14:paraId="785201F0" w14:textId="77777777" w:rsidR="00E72187" w:rsidRDefault="00E7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notTrueType/>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5BFE9" w14:textId="77777777" w:rsidR="00E72187" w:rsidRDefault="00E72187">
      <w:r>
        <w:separator/>
      </w:r>
    </w:p>
  </w:footnote>
  <w:footnote w:type="continuationSeparator" w:id="0">
    <w:p w14:paraId="44A8BA3D" w14:textId="77777777" w:rsidR="00E72187" w:rsidRDefault="00E72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78B5EEA7" w:rsidR="007B5ABB" w:rsidRDefault="007B5ABB">
    <w:pPr>
      <w:pStyle w:val="Headertext"/>
    </w:pPr>
    <w:r>
      <w:tab/>
    </w:r>
    <w:r w:rsidR="009E767F">
      <w:t>PVE-nummer</w:t>
    </w:r>
    <w:r w:rsidR="009E767F">
      <w:tab/>
      <w:t xml:space="preserve">: Annex </w:t>
    </w:r>
    <w:r w:rsidR="00280E19">
      <w:t>1</w:t>
    </w:r>
    <w:r w:rsidR="0015154B">
      <w:t>6</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1C5805AB"/>
    <w:multiLevelType w:val="hybridMultilevel"/>
    <w:tmpl w:val="61044F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2"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5"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6"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7" w15:restartNumberingAfterBreak="0">
    <w:nsid w:val="3EFE44E9"/>
    <w:multiLevelType w:val="hybridMultilevel"/>
    <w:tmpl w:val="D0DC13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21"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AC6C1D"/>
    <w:multiLevelType w:val="hybridMultilevel"/>
    <w:tmpl w:val="C1ECFD1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3"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8"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2"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17563A"/>
    <w:multiLevelType w:val="hybridMultilevel"/>
    <w:tmpl w:val="52C0FA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9"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5"/>
  </w:num>
  <w:num w:numId="3">
    <w:abstractNumId w:val="1"/>
  </w:num>
  <w:num w:numId="4">
    <w:abstractNumId w:val="14"/>
  </w:num>
  <w:num w:numId="5">
    <w:abstractNumId w:val="37"/>
  </w:num>
  <w:num w:numId="6">
    <w:abstractNumId w:val="16"/>
  </w:num>
  <w:num w:numId="7">
    <w:abstractNumId w:val="6"/>
  </w:num>
  <w:num w:numId="8">
    <w:abstractNumId w:val="41"/>
  </w:num>
  <w:num w:numId="9">
    <w:abstractNumId w:val="31"/>
  </w:num>
  <w:num w:numId="10">
    <w:abstractNumId w:val="20"/>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7"/>
  </w:num>
  <w:num w:numId="13">
    <w:abstractNumId w:val="8"/>
  </w:num>
  <w:num w:numId="14">
    <w:abstractNumId w:val="38"/>
  </w:num>
  <w:num w:numId="15">
    <w:abstractNumId w:val="0"/>
  </w:num>
  <w:num w:numId="16">
    <w:abstractNumId w:val="19"/>
  </w:num>
  <w:num w:numId="17">
    <w:abstractNumId w:val="39"/>
  </w:num>
  <w:num w:numId="18">
    <w:abstractNumId w:val="36"/>
  </w:num>
  <w:num w:numId="19">
    <w:abstractNumId w:val="27"/>
  </w:num>
  <w:num w:numId="20">
    <w:abstractNumId w:val="11"/>
  </w:num>
  <w:num w:numId="21">
    <w:abstractNumId w:val="21"/>
  </w:num>
  <w:num w:numId="22">
    <w:abstractNumId w:val="28"/>
  </w:num>
  <w:num w:numId="23">
    <w:abstractNumId w:val="2"/>
  </w:num>
  <w:num w:numId="24">
    <w:abstractNumId w:val="34"/>
  </w:num>
  <w:num w:numId="25">
    <w:abstractNumId w:val="12"/>
  </w:num>
  <w:num w:numId="26">
    <w:abstractNumId w:val="24"/>
  </w:num>
  <w:num w:numId="27">
    <w:abstractNumId w:val="13"/>
  </w:num>
  <w:num w:numId="28">
    <w:abstractNumId w:val="5"/>
  </w:num>
  <w:num w:numId="29">
    <w:abstractNumId w:val="26"/>
  </w:num>
  <w:num w:numId="30">
    <w:abstractNumId w:val="4"/>
  </w:num>
  <w:num w:numId="31">
    <w:abstractNumId w:val="29"/>
  </w:num>
  <w:num w:numId="32">
    <w:abstractNumId w:val="30"/>
  </w:num>
  <w:num w:numId="33">
    <w:abstractNumId w:val="25"/>
  </w:num>
  <w:num w:numId="34">
    <w:abstractNumId w:val="40"/>
  </w:num>
  <w:num w:numId="35">
    <w:abstractNumId w:val="33"/>
  </w:num>
  <w:num w:numId="36">
    <w:abstractNumId w:val="10"/>
  </w:num>
  <w:num w:numId="37">
    <w:abstractNumId w:val="23"/>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2"/>
  </w:num>
  <w:num w:numId="42">
    <w:abstractNumId w:val="18"/>
  </w:num>
  <w:num w:numId="43">
    <w:abstractNumId w:val="3"/>
  </w:num>
  <w:num w:numId="44">
    <w:abstractNumId w:val="32"/>
  </w:num>
  <w:num w:numId="45">
    <w:abstractNumId w:val="35"/>
  </w:num>
  <w:num w:numId="46">
    <w:abstractNumId w:val="9"/>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3C15"/>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A2869"/>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2D9E"/>
    <w:rsid w:val="000F514C"/>
    <w:rsid w:val="001014A0"/>
    <w:rsid w:val="001014C9"/>
    <w:rsid w:val="001019CA"/>
    <w:rsid w:val="00103DE7"/>
    <w:rsid w:val="00106644"/>
    <w:rsid w:val="001121D6"/>
    <w:rsid w:val="0011252C"/>
    <w:rsid w:val="00115F49"/>
    <w:rsid w:val="00116D51"/>
    <w:rsid w:val="0012001F"/>
    <w:rsid w:val="0012425D"/>
    <w:rsid w:val="0012713D"/>
    <w:rsid w:val="0012744A"/>
    <w:rsid w:val="00127901"/>
    <w:rsid w:val="00131DAE"/>
    <w:rsid w:val="0013424B"/>
    <w:rsid w:val="001352B0"/>
    <w:rsid w:val="001353BE"/>
    <w:rsid w:val="00140C86"/>
    <w:rsid w:val="00141377"/>
    <w:rsid w:val="001433B8"/>
    <w:rsid w:val="00143873"/>
    <w:rsid w:val="00145C9A"/>
    <w:rsid w:val="001465E1"/>
    <w:rsid w:val="0015154B"/>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3B3"/>
    <w:rsid w:val="001A46CA"/>
    <w:rsid w:val="001B2F36"/>
    <w:rsid w:val="001B75BB"/>
    <w:rsid w:val="001C0CBB"/>
    <w:rsid w:val="001C1977"/>
    <w:rsid w:val="001C2593"/>
    <w:rsid w:val="001C319C"/>
    <w:rsid w:val="001C5A12"/>
    <w:rsid w:val="001C6A98"/>
    <w:rsid w:val="001C6B91"/>
    <w:rsid w:val="001C6F85"/>
    <w:rsid w:val="001C7A23"/>
    <w:rsid w:val="001D1055"/>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9B1"/>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67E6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8F0"/>
    <w:rsid w:val="002E6911"/>
    <w:rsid w:val="002F0E23"/>
    <w:rsid w:val="002F4FBB"/>
    <w:rsid w:val="002F71BC"/>
    <w:rsid w:val="003000A9"/>
    <w:rsid w:val="003000D7"/>
    <w:rsid w:val="00303A05"/>
    <w:rsid w:val="003053DE"/>
    <w:rsid w:val="00305E01"/>
    <w:rsid w:val="003061E4"/>
    <w:rsid w:val="00310B7B"/>
    <w:rsid w:val="00310FBB"/>
    <w:rsid w:val="00311650"/>
    <w:rsid w:val="0031189F"/>
    <w:rsid w:val="00313494"/>
    <w:rsid w:val="00316305"/>
    <w:rsid w:val="00316685"/>
    <w:rsid w:val="003231E5"/>
    <w:rsid w:val="00330BEE"/>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547A"/>
    <w:rsid w:val="0038629C"/>
    <w:rsid w:val="00386433"/>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6F01"/>
    <w:rsid w:val="003A7E48"/>
    <w:rsid w:val="003B16C9"/>
    <w:rsid w:val="003B1B4F"/>
    <w:rsid w:val="003C10B3"/>
    <w:rsid w:val="003D232F"/>
    <w:rsid w:val="003E615E"/>
    <w:rsid w:val="003F11FC"/>
    <w:rsid w:val="003F12D1"/>
    <w:rsid w:val="003F2D42"/>
    <w:rsid w:val="003F335F"/>
    <w:rsid w:val="003F6356"/>
    <w:rsid w:val="00400350"/>
    <w:rsid w:val="00400856"/>
    <w:rsid w:val="004054E3"/>
    <w:rsid w:val="00407D7E"/>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36C3"/>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755"/>
    <w:rsid w:val="00602D84"/>
    <w:rsid w:val="006044B1"/>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3D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4C86"/>
    <w:rsid w:val="006C50D3"/>
    <w:rsid w:val="006D096A"/>
    <w:rsid w:val="006D0EBF"/>
    <w:rsid w:val="006D2FC1"/>
    <w:rsid w:val="006D3485"/>
    <w:rsid w:val="006E0782"/>
    <w:rsid w:val="006E1235"/>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3409"/>
    <w:rsid w:val="007447B2"/>
    <w:rsid w:val="00744F8E"/>
    <w:rsid w:val="0075156D"/>
    <w:rsid w:val="00752CDB"/>
    <w:rsid w:val="00756CB1"/>
    <w:rsid w:val="00757946"/>
    <w:rsid w:val="007617D3"/>
    <w:rsid w:val="007646E0"/>
    <w:rsid w:val="007658C6"/>
    <w:rsid w:val="00766C55"/>
    <w:rsid w:val="00767980"/>
    <w:rsid w:val="00771A39"/>
    <w:rsid w:val="00774A6A"/>
    <w:rsid w:val="007772F0"/>
    <w:rsid w:val="00784C4A"/>
    <w:rsid w:val="00785531"/>
    <w:rsid w:val="0078554B"/>
    <w:rsid w:val="00786F7E"/>
    <w:rsid w:val="007904EA"/>
    <w:rsid w:val="007913B3"/>
    <w:rsid w:val="00791C12"/>
    <w:rsid w:val="00792E6C"/>
    <w:rsid w:val="007956E9"/>
    <w:rsid w:val="00797DA0"/>
    <w:rsid w:val="007A0B66"/>
    <w:rsid w:val="007A18F0"/>
    <w:rsid w:val="007A3E52"/>
    <w:rsid w:val="007A592E"/>
    <w:rsid w:val="007A5F51"/>
    <w:rsid w:val="007B0346"/>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267F"/>
    <w:rsid w:val="0085394E"/>
    <w:rsid w:val="008567F8"/>
    <w:rsid w:val="008568B4"/>
    <w:rsid w:val="00856F05"/>
    <w:rsid w:val="00857D27"/>
    <w:rsid w:val="00860E5D"/>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3B0"/>
    <w:rsid w:val="008B285B"/>
    <w:rsid w:val="008B377F"/>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4B5C"/>
    <w:rsid w:val="008F505B"/>
    <w:rsid w:val="008F7CBD"/>
    <w:rsid w:val="008F7F7D"/>
    <w:rsid w:val="00903C1C"/>
    <w:rsid w:val="00907548"/>
    <w:rsid w:val="0091022E"/>
    <w:rsid w:val="00913E9F"/>
    <w:rsid w:val="00914575"/>
    <w:rsid w:val="0092480B"/>
    <w:rsid w:val="0092596C"/>
    <w:rsid w:val="00926A5D"/>
    <w:rsid w:val="009303DB"/>
    <w:rsid w:val="00931FF1"/>
    <w:rsid w:val="0093316C"/>
    <w:rsid w:val="009337F6"/>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0A6C"/>
    <w:rsid w:val="00981AFB"/>
    <w:rsid w:val="00985ACB"/>
    <w:rsid w:val="0099242F"/>
    <w:rsid w:val="009A3349"/>
    <w:rsid w:val="009B1E26"/>
    <w:rsid w:val="009B45BF"/>
    <w:rsid w:val="009B6337"/>
    <w:rsid w:val="009B64D2"/>
    <w:rsid w:val="009C04B4"/>
    <w:rsid w:val="009D6E89"/>
    <w:rsid w:val="009D7A4B"/>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4DFC"/>
    <w:rsid w:val="00AD5DC4"/>
    <w:rsid w:val="00AE12A3"/>
    <w:rsid w:val="00AE2A55"/>
    <w:rsid w:val="00AE3205"/>
    <w:rsid w:val="00AE3A87"/>
    <w:rsid w:val="00AE40F8"/>
    <w:rsid w:val="00AE54B7"/>
    <w:rsid w:val="00AE5BD4"/>
    <w:rsid w:val="00AE5EFB"/>
    <w:rsid w:val="00AE7E53"/>
    <w:rsid w:val="00AF4C89"/>
    <w:rsid w:val="00AF5FCB"/>
    <w:rsid w:val="00B02E0E"/>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2350"/>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4101"/>
    <w:rsid w:val="00C550A2"/>
    <w:rsid w:val="00C5609F"/>
    <w:rsid w:val="00C61283"/>
    <w:rsid w:val="00C61C7B"/>
    <w:rsid w:val="00C62692"/>
    <w:rsid w:val="00C65D0A"/>
    <w:rsid w:val="00C71E0C"/>
    <w:rsid w:val="00C747A0"/>
    <w:rsid w:val="00C75149"/>
    <w:rsid w:val="00C759D9"/>
    <w:rsid w:val="00C763A6"/>
    <w:rsid w:val="00C832CB"/>
    <w:rsid w:val="00C833FF"/>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530A"/>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D01F9"/>
    <w:rsid w:val="00DD43EE"/>
    <w:rsid w:val="00DD678E"/>
    <w:rsid w:val="00DE2FAC"/>
    <w:rsid w:val="00DE3E93"/>
    <w:rsid w:val="00DE6796"/>
    <w:rsid w:val="00DE7902"/>
    <w:rsid w:val="00DF176C"/>
    <w:rsid w:val="00DF1AE3"/>
    <w:rsid w:val="00DF298E"/>
    <w:rsid w:val="00DF2FB2"/>
    <w:rsid w:val="00DF49A8"/>
    <w:rsid w:val="00DF5649"/>
    <w:rsid w:val="00E01957"/>
    <w:rsid w:val="00E03CFC"/>
    <w:rsid w:val="00E03E4F"/>
    <w:rsid w:val="00E0549B"/>
    <w:rsid w:val="00E07E8E"/>
    <w:rsid w:val="00E12E77"/>
    <w:rsid w:val="00E149A1"/>
    <w:rsid w:val="00E16393"/>
    <w:rsid w:val="00E16510"/>
    <w:rsid w:val="00E24E06"/>
    <w:rsid w:val="00E25174"/>
    <w:rsid w:val="00E27480"/>
    <w:rsid w:val="00E333C6"/>
    <w:rsid w:val="00E3360E"/>
    <w:rsid w:val="00E37230"/>
    <w:rsid w:val="00E40F0B"/>
    <w:rsid w:val="00E41130"/>
    <w:rsid w:val="00E41204"/>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2187"/>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E3EA5"/>
    <w:rsid w:val="00EE4275"/>
    <w:rsid w:val="00EE52AE"/>
    <w:rsid w:val="00EE6C55"/>
    <w:rsid w:val="00EE794B"/>
    <w:rsid w:val="00EF13F3"/>
    <w:rsid w:val="00EF4E33"/>
    <w:rsid w:val="00EF5372"/>
    <w:rsid w:val="00EF6F45"/>
    <w:rsid w:val="00F028FB"/>
    <w:rsid w:val="00F03294"/>
    <w:rsid w:val="00F035D6"/>
    <w:rsid w:val="00F06751"/>
    <w:rsid w:val="00F17127"/>
    <w:rsid w:val="00F173D2"/>
    <w:rsid w:val="00F24F18"/>
    <w:rsid w:val="00F27CDE"/>
    <w:rsid w:val="00F31E69"/>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273"/>
    <w:rsid w:val="00FA78D9"/>
    <w:rsid w:val="00FB02CA"/>
    <w:rsid w:val="00FB32CE"/>
    <w:rsid w:val="00FB48DF"/>
    <w:rsid w:val="00FB4C0E"/>
    <w:rsid w:val="00FB534E"/>
    <w:rsid w:val="00FC4BD0"/>
    <w:rsid w:val="00FC6483"/>
    <w:rsid w:val="00FD1248"/>
    <w:rsid w:val="00FD13D1"/>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59</TotalTime>
  <Pages>4</Pages>
  <Words>787</Words>
  <Characters>4826</Characters>
  <Application>Microsoft Office Word</Application>
  <DocSecurity>0</DocSecurity>
  <Lines>193</Lines>
  <Paragraphs>103</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5510</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26</cp:revision>
  <cp:lastPrinted>2017-08-15T06:54:00Z</cp:lastPrinted>
  <dcterms:created xsi:type="dcterms:W3CDTF">2020-10-12T12:01:00Z</dcterms:created>
  <dcterms:modified xsi:type="dcterms:W3CDTF">2021-01-25T10:01:00Z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